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A3C" w:rsidRPr="005A1DF2" w:rsidRDefault="00F37A3C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承诺践诺书</w:t>
      </w:r>
    </w:p>
    <w:p w:rsidR="00F37A3C" w:rsidRPr="005D1B18" w:rsidRDefault="00F37A3C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F37A3C" w:rsidRPr="005D1B18" w:rsidTr="007558C4">
        <w:trPr>
          <w:trHeight w:val="902"/>
        </w:trPr>
        <w:tc>
          <w:tcPr>
            <w:tcW w:w="1242" w:type="dxa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 w:rsidRPr="005D1B18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 xml:space="preserve">  </w:t>
            </w: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王姝敏</w:t>
            </w:r>
          </w:p>
        </w:tc>
        <w:tc>
          <w:tcPr>
            <w:tcW w:w="992" w:type="dxa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1979.10</w:t>
            </w:r>
          </w:p>
        </w:tc>
      </w:tr>
      <w:tr w:rsidR="00F37A3C" w:rsidRPr="005D1B18" w:rsidTr="007558C4">
        <w:trPr>
          <w:trHeight w:val="857"/>
        </w:trPr>
        <w:tc>
          <w:tcPr>
            <w:tcW w:w="2518" w:type="dxa"/>
            <w:gridSpan w:val="4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2002.10</w:t>
            </w:r>
          </w:p>
        </w:tc>
      </w:tr>
      <w:tr w:rsidR="00F37A3C" w:rsidRPr="005D1B18" w:rsidTr="007558C4">
        <w:trPr>
          <w:trHeight w:val="850"/>
        </w:trPr>
        <w:tc>
          <w:tcPr>
            <w:tcW w:w="2518" w:type="dxa"/>
            <w:gridSpan w:val="4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电子与电气工程系党总支</w:t>
            </w:r>
          </w:p>
        </w:tc>
        <w:tc>
          <w:tcPr>
            <w:tcW w:w="1417" w:type="dxa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F37A3C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vAlign w:val="center"/>
          </w:tcPr>
          <w:p w:rsidR="00F37A3C" w:rsidRDefault="00F37A3C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F37A3C" w:rsidRDefault="00F37A3C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F37A3C" w:rsidRPr="005D1B18" w:rsidRDefault="00F37A3C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vAlign w:val="center"/>
          </w:tcPr>
          <w:p w:rsidR="00F37A3C" w:rsidRPr="005D1B18" w:rsidRDefault="00F37A3C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vAlign w:val="center"/>
          </w:tcPr>
          <w:p w:rsidR="00F37A3C" w:rsidRPr="005D1B18" w:rsidRDefault="00F37A3C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F37A3C" w:rsidRPr="005D1B18" w:rsidRDefault="00F37A3C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F37A3C" w:rsidRPr="005D1B18" w:rsidTr="007819FA">
        <w:trPr>
          <w:trHeight w:val="815"/>
        </w:trPr>
        <w:tc>
          <w:tcPr>
            <w:tcW w:w="1478" w:type="dxa"/>
            <w:gridSpan w:val="2"/>
            <w:vMerge/>
            <w:vAlign w:val="center"/>
          </w:tcPr>
          <w:p w:rsidR="00F37A3C" w:rsidRPr="005D1B18" w:rsidRDefault="00F37A3C" w:rsidP="0023150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vAlign w:val="center"/>
          </w:tcPr>
          <w:p w:rsidR="00F37A3C" w:rsidRPr="005D1B18" w:rsidRDefault="00F37A3C" w:rsidP="0023150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认真履行党员义务，遵守党的章程，忠于党，忠于人民</w:t>
            </w:r>
          </w:p>
        </w:tc>
        <w:tc>
          <w:tcPr>
            <w:tcW w:w="2977" w:type="dxa"/>
            <w:gridSpan w:val="2"/>
            <w:vAlign w:val="center"/>
          </w:tcPr>
          <w:p w:rsidR="00F37A3C" w:rsidRPr="00503235" w:rsidRDefault="00F37A3C" w:rsidP="0023150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年全年</w:t>
            </w:r>
          </w:p>
        </w:tc>
      </w:tr>
      <w:tr w:rsidR="00F37A3C" w:rsidRPr="005D1B18" w:rsidTr="007819FA">
        <w:trPr>
          <w:trHeight w:val="799"/>
        </w:trPr>
        <w:tc>
          <w:tcPr>
            <w:tcW w:w="1478" w:type="dxa"/>
            <w:gridSpan w:val="2"/>
            <w:vMerge/>
            <w:vAlign w:val="center"/>
          </w:tcPr>
          <w:p w:rsidR="00F37A3C" w:rsidRPr="005D1B18" w:rsidRDefault="00F37A3C" w:rsidP="00231502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vAlign w:val="center"/>
          </w:tcPr>
          <w:p w:rsidR="00F37A3C" w:rsidRPr="005D1B18" w:rsidRDefault="00F37A3C" w:rsidP="0023150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认真完成教学任务，做好实验室管理工作</w:t>
            </w:r>
          </w:p>
        </w:tc>
        <w:tc>
          <w:tcPr>
            <w:tcW w:w="2977" w:type="dxa"/>
            <w:gridSpan w:val="2"/>
            <w:vAlign w:val="center"/>
          </w:tcPr>
          <w:p w:rsidR="00F37A3C" w:rsidRPr="00503235" w:rsidRDefault="00F37A3C" w:rsidP="0023150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年全年</w:t>
            </w:r>
          </w:p>
        </w:tc>
      </w:tr>
      <w:tr w:rsidR="00F37A3C" w:rsidRPr="005D1B18" w:rsidTr="007819FA">
        <w:trPr>
          <w:trHeight w:val="799"/>
        </w:trPr>
        <w:tc>
          <w:tcPr>
            <w:tcW w:w="1478" w:type="dxa"/>
            <w:gridSpan w:val="2"/>
            <w:vMerge/>
            <w:vAlign w:val="center"/>
          </w:tcPr>
          <w:p w:rsidR="00F37A3C" w:rsidRPr="005D1B18" w:rsidRDefault="00F37A3C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F37A3C" w:rsidRPr="005D1B18" w:rsidTr="007819FA">
        <w:trPr>
          <w:trHeight w:val="799"/>
        </w:trPr>
        <w:tc>
          <w:tcPr>
            <w:tcW w:w="1478" w:type="dxa"/>
            <w:gridSpan w:val="2"/>
            <w:vMerge/>
            <w:vAlign w:val="center"/>
          </w:tcPr>
          <w:p w:rsidR="00F37A3C" w:rsidRPr="005D1B18" w:rsidRDefault="00F37A3C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F37A3C" w:rsidRPr="005D1B18" w:rsidTr="007819FA">
        <w:trPr>
          <w:trHeight w:val="799"/>
        </w:trPr>
        <w:tc>
          <w:tcPr>
            <w:tcW w:w="1478" w:type="dxa"/>
            <w:gridSpan w:val="2"/>
            <w:vMerge/>
            <w:vAlign w:val="center"/>
          </w:tcPr>
          <w:p w:rsidR="00F37A3C" w:rsidRPr="005D1B18" w:rsidRDefault="00F37A3C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F37A3C" w:rsidRPr="005D1B18" w:rsidTr="007819FA">
        <w:trPr>
          <w:trHeight w:val="765"/>
        </w:trPr>
        <w:tc>
          <w:tcPr>
            <w:tcW w:w="1478" w:type="dxa"/>
            <w:gridSpan w:val="2"/>
            <w:vMerge/>
            <w:vAlign w:val="center"/>
          </w:tcPr>
          <w:p w:rsidR="00F37A3C" w:rsidRPr="005D1B18" w:rsidRDefault="00F37A3C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F37A3C" w:rsidRPr="005D1B18" w:rsidRDefault="00F37A3C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F37A3C" w:rsidRPr="005D1B18" w:rsidTr="007A2C52">
        <w:trPr>
          <w:trHeight w:val="765"/>
        </w:trPr>
        <w:tc>
          <w:tcPr>
            <w:tcW w:w="1478" w:type="dxa"/>
            <w:gridSpan w:val="2"/>
            <w:vMerge/>
            <w:vAlign w:val="center"/>
          </w:tcPr>
          <w:p w:rsidR="00F37A3C" w:rsidRPr="005D1B18" w:rsidRDefault="00F37A3C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vAlign w:val="center"/>
          </w:tcPr>
          <w:p w:rsidR="00F37A3C" w:rsidRPr="005D1B18" w:rsidRDefault="00F37A3C" w:rsidP="007A2C52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内容可根据实际添加</w:t>
            </w:r>
          </w:p>
        </w:tc>
      </w:tr>
      <w:tr w:rsidR="00F37A3C" w:rsidRPr="005D1B18" w:rsidTr="007819FA">
        <w:trPr>
          <w:trHeight w:val="2345"/>
        </w:trPr>
        <w:tc>
          <w:tcPr>
            <w:tcW w:w="2411" w:type="dxa"/>
            <w:gridSpan w:val="3"/>
            <w:vAlign w:val="center"/>
          </w:tcPr>
          <w:p w:rsidR="00F37A3C" w:rsidRPr="005D1B18" w:rsidRDefault="00F37A3C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vAlign w:val="center"/>
          </w:tcPr>
          <w:p w:rsidR="00F37A3C" w:rsidRDefault="00F37A3C" w:rsidP="00F37A3C">
            <w:pPr>
              <w:spacing w:line="320" w:lineRule="exact"/>
              <w:ind w:right="1584" w:firstLineChars="1191" w:firstLine="3168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F37A3C" w:rsidRDefault="00F37A3C" w:rsidP="00F37A3C">
            <w:pPr>
              <w:spacing w:line="320" w:lineRule="exact"/>
              <w:ind w:right="1584" w:firstLineChars="1191" w:firstLine="3168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F37A3C" w:rsidRDefault="00F37A3C" w:rsidP="00F37A3C">
            <w:pPr>
              <w:spacing w:line="320" w:lineRule="exact"/>
              <w:ind w:right="1584" w:firstLineChars="1191" w:firstLine="3168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F37A3C" w:rsidRDefault="00F37A3C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F37A3C" w:rsidRDefault="00F37A3C" w:rsidP="00F37A3C">
            <w:pPr>
              <w:spacing w:line="320" w:lineRule="exact"/>
              <w:ind w:right="1584" w:firstLineChars="1191" w:firstLine="3168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支部书记签名</w:t>
            </w: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：</w:t>
            </w:r>
            <w:r w:rsidRPr="005D1B18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F37A3C" w:rsidRPr="005D1B18" w:rsidRDefault="00F37A3C" w:rsidP="00F37A3C">
            <w:pPr>
              <w:spacing w:line="320" w:lineRule="exact"/>
              <w:ind w:right="1584" w:firstLineChars="850" w:firstLine="316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F37A3C" w:rsidRPr="005D1B18" w:rsidRDefault="00F37A3C" w:rsidP="00F37A3C">
            <w:pPr>
              <w:spacing w:line="320" w:lineRule="exact"/>
              <w:ind w:firstLineChars="1200" w:firstLine="31680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 w:rsidRPr="005D1B18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  <w:r w:rsidRPr="005D1B18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F37A3C" w:rsidRPr="00001E29" w:rsidRDefault="00F37A3C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 w:hint="eastAsia"/>
          <w:b/>
          <w:bCs/>
          <w:kern w:val="0"/>
          <w:sz w:val="24"/>
        </w:rPr>
        <w:t>注</w:t>
      </w:r>
      <w:r w:rsidRPr="00001E29">
        <w:rPr>
          <w:rFonts w:ascii="Arial" w:hAnsi="Arial" w:cs="Arial" w:hint="eastAsia"/>
          <w:kern w:val="0"/>
          <w:sz w:val="24"/>
        </w:rPr>
        <w:t>：本表一式二份，</w:t>
      </w:r>
      <w:r>
        <w:rPr>
          <w:rFonts w:ascii="Arial" w:hAnsi="Arial" w:cs="Arial" w:hint="eastAsia"/>
          <w:kern w:val="0"/>
          <w:sz w:val="24"/>
        </w:rPr>
        <w:t>党支部</w:t>
      </w:r>
      <w:r w:rsidRPr="00001E29">
        <w:rPr>
          <w:rFonts w:ascii="Arial" w:hAnsi="Arial" w:cs="Arial" w:hint="eastAsia"/>
          <w:kern w:val="0"/>
          <w:sz w:val="24"/>
        </w:rPr>
        <w:t>留存一份，公示一份。</w:t>
      </w:r>
    </w:p>
    <w:sectPr w:rsidR="00F37A3C" w:rsidRPr="00001E29" w:rsidSect="001466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A3C" w:rsidRDefault="00F37A3C" w:rsidP="006B31BE">
      <w:r>
        <w:separator/>
      </w:r>
    </w:p>
  </w:endnote>
  <w:endnote w:type="continuationSeparator" w:id="0">
    <w:p w:rsidR="00F37A3C" w:rsidRDefault="00F37A3C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A3C" w:rsidRDefault="00F37A3C" w:rsidP="006B31BE">
      <w:r>
        <w:separator/>
      </w:r>
    </w:p>
  </w:footnote>
  <w:footnote w:type="continuationSeparator" w:id="0">
    <w:p w:rsidR="00F37A3C" w:rsidRDefault="00F37A3C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8C4"/>
    <w:rsid w:val="00001E29"/>
    <w:rsid w:val="000C1BA5"/>
    <w:rsid w:val="0014663B"/>
    <w:rsid w:val="001A1043"/>
    <w:rsid w:val="00231502"/>
    <w:rsid w:val="00371F9D"/>
    <w:rsid w:val="0043415C"/>
    <w:rsid w:val="00503235"/>
    <w:rsid w:val="005A1DF2"/>
    <w:rsid w:val="005C5799"/>
    <w:rsid w:val="005D1B18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C274CF"/>
    <w:rsid w:val="00D846F4"/>
    <w:rsid w:val="00F37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8C4"/>
    <w:pPr>
      <w:widowControl w:val="0"/>
      <w:jc w:val="both"/>
    </w:pPr>
    <w:rPr>
      <w:rFonts w:eastAsia="仿宋_GB231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B31BE"/>
    <w:rPr>
      <w:rFonts w:eastAsia="仿宋_GB2312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B31BE"/>
    <w:rPr>
      <w:rFonts w:eastAsia="仿宋_GB2312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40</Words>
  <Characters>228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subject/>
  <dc:creator>xuyue</dc:creator>
  <cp:keywords/>
  <dc:description/>
  <cp:lastModifiedBy>DCSYS</cp:lastModifiedBy>
  <cp:revision>2</cp:revision>
  <dcterms:created xsi:type="dcterms:W3CDTF">2016-05-05T05:06:00Z</dcterms:created>
  <dcterms:modified xsi:type="dcterms:W3CDTF">2016-05-05T05:06:00Z</dcterms:modified>
</cp:coreProperties>
</file>